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Gainsborough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Gainsborough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Gainsborough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Gainsborough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Gainsborough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Gainsborough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Gainsborough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Gainsborough is estimated to be </w:t>
      </w:r>
      <w:r w:rsidRPr="00773DF7">
        <w:rPr>
          <w:rFonts w:ascii="Libre Franklin Light" w:eastAsia="Times New Roman" w:hAnsi="Libre Franklin Light" w:cs="Calibri Light"/>
          <w:b/>
          <w:bCs/>
          <w:color w:val="C45911" w:themeColor="accent2" w:themeShade="BF"/>
        </w:rPr>
        <w:t xml:space="preserve">£831,114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Gainsborough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Gainsborough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Gainsborough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Gainsborough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ainsbo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Gainsborough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ainsbo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Gainsborough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Gainsborough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ainsbo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Gainsborough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Gainsborough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Gainsborough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Gainsborough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Gainsborough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Gainsborough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£831,114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Gainsborough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£13,537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£279,963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£20,056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£501,576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£831,114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Gainsborough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Gainsborough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Gainsborough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Gainsborough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Gainsborough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Gainsborough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Gainsborough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Gainsborough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Gainsborough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Gainsborough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Gainsborough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Gainsborough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69D366D-CDBC-4014-B4DC-646650A1E55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